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7B9ED" w14:textId="77777777" w:rsidR="00EE3500" w:rsidRDefault="00EE3500" w:rsidP="00EE3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NAULTON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7546A3F" w14:textId="77777777" w:rsidR="00EE3500" w:rsidRDefault="00EE3500" w:rsidP="00EE35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7CF914" w14:textId="77777777" w:rsidR="00EE3500" w:rsidRDefault="00EE3500" w:rsidP="00EE35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C80C1" w14:textId="77777777" w:rsidR="00EE3500" w:rsidRDefault="00EE3500" w:rsidP="00EE3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1A945C22" w14:textId="77777777" w:rsidR="00EE3500" w:rsidRDefault="00EE3500" w:rsidP="00EE3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489F4D08" w14:textId="77777777" w:rsidR="00EE3500" w:rsidRDefault="00EE3500" w:rsidP="00EE3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East Riding of Yorkshire, the taxes of a fifteenth and a tenth.</w:t>
      </w:r>
    </w:p>
    <w:p w14:paraId="225B0D17" w14:textId="77777777" w:rsidR="00EE3500" w:rsidRDefault="00EE3500" w:rsidP="00EE3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p.64)</w:t>
      </w:r>
    </w:p>
    <w:p w14:paraId="1A11F563" w14:textId="77777777" w:rsidR="00EE3500" w:rsidRDefault="00EE3500" w:rsidP="00EE35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FF9C20" w14:textId="77777777" w:rsidR="00EE3500" w:rsidRDefault="00EE3500" w:rsidP="00EE35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154434" w14:textId="77777777" w:rsidR="00EE3500" w:rsidRDefault="00EE3500" w:rsidP="00EE3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August 2021</w:t>
      </w:r>
    </w:p>
    <w:p w14:paraId="7FCADD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2A282" w14:textId="77777777" w:rsidR="00EE3500" w:rsidRDefault="00EE3500" w:rsidP="009139A6">
      <w:r>
        <w:separator/>
      </w:r>
    </w:p>
  </w:endnote>
  <w:endnote w:type="continuationSeparator" w:id="0">
    <w:p w14:paraId="66941ABF" w14:textId="77777777" w:rsidR="00EE3500" w:rsidRDefault="00EE35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ED7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175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DDD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92314" w14:textId="77777777" w:rsidR="00EE3500" w:rsidRDefault="00EE3500" w:rsidP="009139A6">
      <w:r>
        <w:separator/>
      </w:r>
    </w:p>
  </w:footnote>
  <w:footnote w:type="continuationSeparator" w:id="0">
    <w:p w14:paraId="0E952E85" w14:textId="77777777" w:rsidR="00EE3500" w:rsidRDefault="00EE35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ED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656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A9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0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350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A1A82"/>
  <w15:chartTrackingRefBased/>
  <w15:docId w15:val="{0AF99A5E-742D-4511-BE94-EF777711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2021-11-05T20:07:00Z</dcterms:created>
  <dcterms:modified xsi:type="dcterms:W3CDTF">2021-11-05T20:07:00Z</dcterms:modified>
</cp:coreProperties>
</file>